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5C2" w:rsidRPr="000F179E" w:rsidRDefault="00FF25C2" w:rsidP="000F179E">
      <w:pPr>
        <w:ind w:left="10773" w:firstLine="0"/>
        <w:rPr>
          <w:rStyle w:val="a"/>
          <w:rFonts w:ascii="Times New Roman" w:hAnsi="Times New Roman"/>
          <w:color w:val="auto"/>
          <w:sz w:val="28"/>
          <w:szCs w:val="28"/>
        </w:rPr>
      </w:pPr>
      <w:r w:rsidRPr="000F179E">
        <w:rPr>
          <w:rStyle w:val="a"/>
          <w:rFonts w:ascii="Times New Roman" w:hAnsi="Times New Roman"/>
          <w:color w:val="auto"/>
          <w:sz w:val="28"/>
          <w:szCs w:val="28"/>
        </w:rPr>
        <w:t xml:space="preserve">Приложение 3 </w:t>
      </w:r>
    </w:p>
    <w:p w:rsidR="00FF25C2" w:rsidRDefault="00FF25C2" w:rsidP="000F179E">
      <w:pPr>
        <w:ind w:left="10773" w:firstLine="0"/>
        <w:rPr>
          <w:rStyle w:val="a"/>
          <w:rFonts w:ascii="Times New Roman" w:hAnsi="Times New Roman"/>
          <w:color w:val="auto"/>
        </w:rPr>
      </w:pPr>
      <w:r w:rsidRPr="000F179E">
        <w:rPr>
          <w:rStyle w:val="a"/>
          <w:rFonts w:ascii="Times New Roman" w:hAnsi="Times New Roman"/>
          <w:b w:val="0"/>
          <w:color w:val="auto"/>
          <w:sz w:val="28"/>
          <w:szCs w:val="28"/>
        </w:rPr>
        <w:t>к постановлению администрации Рузаев</w:t>
      </w:r>
      <w:r>
        <w:rPr>
          <w:rStyle w:val="a"/>
          <w:rFonts w:ascii="Times New Roman" w:hAnsi="Times New Roman"/>
          <w:b w:val="0"/>
          <w:color w:val="auto"/>
          <w:sz w:val="28"/>
          <w:szCs w:val="28"/>
        </w:rPr>
        <w:t xml:space="preserve">ского муниципального района от 14.03.2016г. </w:t>
      </w:r>
      <w:r w:rsidRPr="000F179E">
        <w:rPr>
          <w:rStyle w:val="a"/>
          <w:rFonts w:ascii="Times New Roman" w:hAnsi="Times New Roman"/>
          <w:b w:val="0"/>
          <w:color w:val="auto"/>
          <w:sz w:val="28"/>
          <w:szCs w:val="28"/>
        </w:rPr>
        <w:t>№</w:t>
      </w:r>
      <w:r>
        <w:rPr>
          <w:rStyle w:val="a"/>
          <w:rFonts w:ascii="Times New Roman" w:hAnsi="Times New Roman"/>
          <w:b w:val="0"/>
          <w:color w:val="auto"/>
          <w:sz w:val="28"/>
          <w:szCs w:val="28"/>
        </w:rPr>
        <w:t xml:space="preserve"> 268</w:t>
      </w:r>
    </w:p>
    <w:p w:rsidR="00FF25C2" w:rsidRDefault="00FF25C2" w:rsidP="000F179E">
      <w:pPr>
        <w:ind w:left="10773" w:firstLine="0"/>
        <w:rPr>
          <w:rStyle w:val="a"/>
          <w:rFonts w:ascii="Times New Roman" w:hAnsi="Times New Roman"/>
          <w:color w:val="auto"/>
        </w:rPr>
      </w:pPr>
    </w:p>
    <w:p w:rsidR="00FF25C2" w:rsidRPr="000F179E" w:rsidRDefault="00FF25C2" w:rsidP="000F179E">
      <w:pPr>
        <w:ind w:left="10773" w:firstLine="0"/>
        <w:rPr>
          <w:rStyle w:val="a"/>
          <w:rFonts w:ascii="Times New Roman" w:hAnsi="Times New Roman"/>
          <w:bCs/>
          <w:color w:val="auto"/>
          <w:sz w:val="26"/>
          <w:szCs w:val="26"/>
        </w:rPr>
      </w:pPr>
      <w:r w:rsidRPr="000F179E">
        <w:rPr>
          <w:rStyle w:val="a"/>
          <w:rFonts w:ascii="Times New Roman" w:hAnsi="Times New Roman"/>
          <w:color w:val="auto"/>
          <w:sz w:val="26"/>
          <w:szCs w:val="26"/>
        </w:rPr>
        <w:t>«Приложение 4</w:t>
      </w:r>
    </w:p>
    <w:p w:rsidR="00FF25C2" w:rsidRPr="000F179E" w:rsidRDefault="00FF25C2" w:rsidP="000F179E">
      <w:pPr>
        <w:pStyle w:val="Heading1"/>
        <w:spacing w:before="0" w:after="0"/>
        <w:ind w:left="10773"/>
        <w:jc w:val="left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0F179E">
        <w:rPr>
          <w:rStyle w:val="a"/>
          <w:rFonts w:ascii="Times New Roman" w:hAnsi="Times New Roman"/>
          <w:color w:val="auto"/>
          <w:sz w:val="26"/>
          <w:szCs w:val="26"/>
        </w:rPr>
        <w:t xml:space="preserve">к </w:t>
      </w:r>
      <w:r w:rsidRPr="000F179E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муниципальной программе  Рузаевского муниципального </w:t>
      </w:r>
    </w:p>
    <w:p w:rsidR="00FF25C2" w:rsidRPr="000F179E" w:rsidRDefault="00FF25C2" w:rsidP="000F179E">
      <w:pPr>
        <w:pStyle w:val="Heading1"/>
        <w:spacing w:before="0" w:after="0"/>
        <w:ind w:left="10773"/>
        <w:jc w:val="left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0F179E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района «Развитие информационных </w:t>
      </w:r>
    </w:p>
    <w:p w:rsidR="00FF25C2" w:rsidRPr="000F179E" w:rsidRDefault="00FF25C2" w:rsidP="000F179E">
      <w:pPr>
        <w:pStyle w:val="Heading1"/>
        <w:spacing w:before="0" w:after="0"/>
        <w:ind w:left="10773"/>
        <w:jc w:val="left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0F179E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технологий и формирование информационного общества в Рузаевском муниципальном районе </w:t>
      </w:r>
    </w:p>
    <w:p w:rsidR="00FF25C2" w:rsidRPr="000F179E" w:rsidRDefault="00FF25C2" w:rsidP="000F179E">
      <w:pPr>
        <w:pStyle w:val="Heading1"/>
        <w:spacing w:before="0" w:after="0"/>
        <w:ind w:left="10773"/>
        <w:jc w:val="left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0F179E">
        <w:rPr>
          <w:rFonts w:ascii="Times New Roman" w:hAnsi="Times New Roman" w:cs="Times New Roman"/>
          <w:b w:val="0"/>
          <w:color w:val="auto"/>
          <w:sz w:val="26"/>
          <w:szCs w:val="26"/>
        </w:rPr>
        <w:t>на 2016-2019 годы»</w:t>
      </w:r>
    </w:p>
    <w:p w:rsidR="00FF25C2" w:rsidRDefault="00FF25C2" w:rsidP="000F179E">
      <w:pPr>
        <w:pStyle w:val="Heading1"/>
        <w:spacing w:before="0" w:after="0"/>
        <w:rPr>
          <w:rFonts w:ascii="Times New Roman" w:hAnsi="Times New Roman" w:cs="Times New Roman"/>
          <w:color w:val="auto"/>
          <w:sz w:val="20"/>
          <w:szCs w:val="20"/>
        </w:rPr>
      </w:pPr>
    </w:p>
    <w:p w:rsidR="00FF25C2" w:rsidRDefault="00FF25C2" w:rsidP="000F179E">
      <w:pPr>
        <w:pStyle w:val="Heading1"/>
        <w:spacing w:before="0" w:after="0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p w:rsidR="00FF25C2" w:rsidRDefault="00FF25C2" w:rsidP="000F179E">
      <w:pPr>
        <w:pStyle w:val="Heading1"/>
        <w:spacing w:before="0" w:after="0"/>
        <w:rPr>
          <w:rFonts w:ascii="Times New Roman" w:hAnsi="Times New Roman" w:cs="Times New Roman"/>
          <w:color w:val="auto"/>
          <w:sz w:val="20"/>
          <w:szCs w:val="20"/>
        </w:rPr>
      </w:pPr>
    </w:p>
    <w:p w:rsidR="00FF25C2" w:rsidRPr="00700926" w:rsidRDefault="00FF25C2" w:rsidP="000F179E">
      <w:pPr>
        <w:pStyle w:val="Heading1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  <w:r w:rsidRPr="00700926">
        <w:rPr>
          <w:rFonts w:ascii="Times New Roman" w:hAnsi="Times New Roman" w:cs="Times New Roman"/>
          <w:color w:val="auto"/>
          <w:sz w:val="26"/>
          <w:szCs w:val="26"/>
        </w:rPr>
        <w:t>Ресурсное обеспечение</w:t>
      </w:r>
      <w:r w:rsidRPr="00700926">
        <w:rPr>
          <w:rFonts w:ascii="Times New Roman" w:hAnsi="Times New Roman" w:cs="Times New Roman"/>
          <w:color w:val="auto"/>
          <w:sz w:val="26"/>
          <w:szCs w:val="26"/>
        </w:rPr>
        <w:br/>
        <w:t xml:space="preserve">реализации муниципальной программы Рузаевского муниципального района " Развитие информационных технологий и формирование информационного общества в Рузаевском муниципальном районе </w:t>
      </w:r>
      <w:r>
        <w:rPr>
          <w:rFonts w:ascii="Times New Roman" w:hAnsi="Times New Roman" w:cs="Times New Roman"/>
          <w:color w:val="auto"/>
          <w:sz w:val="26"/>
          <w:szCs w:val="26"/>
        </w:rPr>
        <w:t>2016-2019годы</w:t>
      </w:r>
      <w:r w:rsidRPr="00700926">
        <w:rPr>
          <w:rFonts w:ascii="Times New Roman" w:hAnsi="Times New Roman" w:cs="Times New Roman"/>
          <w:color w:val="auto"/>
          <w:sz w:val="26"/>
          <w:szCs w:val="26"/>
        </w:rPr>
        <w:t xml:space="preserve"> " за счет средств местного бюджета Рузаевского муниципального района Республики Мордовия</w:t>
      </w:r>
    </w:p>
    <w:p w:rsidR="00FF25C2" w:rsidRPr="00D167EF" w:rsidRDefault="00FF25C2" w:rsidP="000F179E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679"/>
        <w:gridCol w:w="2930"/>
        <w:gridCol w:w="1765"/>
        <w:gridCol w:w="679"/>
        <w:gridCol w:w="815"/>
        <w:gridCol w:w="679"/>
        <w:gridCol w:w="543"/>
        <w:gridCol w:w="1358"/>
        <w:gridCol w:w="951"/>
        <w:gridCol w:w="14"/>
        <w:gridCol w:w="912"/>
        <w:gridCol w:w="25"/>
        <w:gridCol w:w="951"/>
        <w:gridCol w:w="16"/>
        <w:gridCol w:w="1134"/>
      </w:tblGrid>
      <w:tr w:rsidR="00FF25C2" w:rsidRPr="00355DE9" w:rsidTr="00E4150A">
        <w:tc>
          <w:tcPr>
            <w:tcW w:w="252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Статус</w:t>
            </w:r>
          </w:p>
        </w:tc>
        <w:tc>
          <w:tcPr>
            <w:tcW w:w="2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Наименование муниципальной программы Рузаевского района Республики Мордовия, основного мероприятия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Ответственный исполнитель, соисполнитель, заказчик-координатор </w:t>
            </w:r>
          </w:p>
        </w:tc>
        <w:tc>
          <w:tcPr>
            <w:tcW w:w="4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Код бюджетной классификации*</w:t>
            </w:r>
          </w:p>
        </w:tc>
        <w:tc>
          <w:tcPr>
            <w:tcW w:w="4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Планируемые расходы по годам, тыс. рублей</w:t>
            </w:r>
          </w:p>
        </w:tc>
      </w:tr>
      <w:tr w:rsidR="00FF25C2" w:rsidRPr="00355DE9" w:rsidTr="00E4150A">
        <w:tc>
          <w:tcPr>
            <w:tcW w:w="252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ГРБС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РЗ Пр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ЦСР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ВР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2016 год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2017 год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2018 год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2019 год</w:t>
            </w:r>
          </w:p>
        </w:tc>
      </w:tr>
      <w:tr w:rsidR="00FF25C2" w:rsidRPr="00355DE9" w:rsidTr="00E4150A">
        <w:trPr>
          <w:trHeight w:val="2300"/>
        </w:trPr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Муниципальная целевая программа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Муниципальная целевая программа Рузаевского муниципального района "</w:t>
            </w:r>
            <w:r w:rsidRPr="00355DE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Развитие информационных технологий и формирование информационного общества в Рузаевском муниципальном районе в период до 2019 года</w:t>
            </w: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"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1562,52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1761,5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1869,9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23263,1</w:t>
            </w:r>
          </w:p>
        </w:tc>
      </w:tr>
      <w:tr w:rsidR="00FF25C2" w:rsidRPr="00355DE9" w:rsidTr="00E4150A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Style w:val="a"/>
                <w:rFonts w:ascii="Times New Roman" w:hAnsi="Times New Roman" w:cs="Times New Roman"/>
                <w:bCs/>
                <w:sz w:val="20"/>
                <w:szCs w:val="20"/>
              </w:rPr>
              <w:t xml:space="preserve">Подпрограмма 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Style w:val="a"/>
                <w:rFonts w:ascii="Times New Roman" w:hAnsi="Times New Roman"/>
                <w:bCs/>
                <w:sz w:val="20"/>
                <w:szCs w:val="20"/>
              </w:rPr>
              <w:t>Применение технологий ин</w:t>
            </w:r>
            <w:r w:rsidRPr="00355DE9">
              <w:rPr>
                <w:rStyle w:val="a"/>
                <w:rFonts w:ascii="Times New Roman" w:hAnsi="Times New Roman"/>
                <w:bCs/>
                <w:color w:val="auto"/>
                <w:sz w:val="20"/>
                <w:szCs w:val="20"/>
              </w:rPr>
              <w:t>фо</w:t>
            </w:r>
            <w:r w:rsidRPr="00355DE9">
              <w:rPr>
                <w:rStyle w:val="a"/>
                <w:rFonts w:ascii="Times New Roman" w:hAnsi="Times New Roman"/>
                <w:bCs/>
                <w:sz w:val="20"/>
                <w:szCs w:val="20"/>
              </w:rPr>
              <w:t>рмационного общества для социально-экономического развития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B962AF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B962AF">
            <w:pPr>
              <w:ind w:firstLine="48"/>
              <w:jc w:val="center"/>
              <w:rPr>
                <w:b/>
              </w:rPr>
            </w:pPr>
            <w:r w:rsidRPr="00355DE9">
              <w:rPr>
                <w:rFonts w:ascii="Times New Roman" w:hAnsi="Times New Roman" w:cs="Times New Roman"/>
                <w:b/>
                <w:sz w:val="20"/>
                <w:szCs w:val="20"/>
              </w:rPr>
              <w:t>3,00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B962AF">
            <w:pPr>
              <w:ind w:firstLine="48"/>
              <w:jc w:val="center"/>
              <w:rPr>
                <w:b/>
              </w:rPr>
            </w:pPr>
            <w:r w:rsidRPr="00355DE9">
              <w:rPr>
                <w:rFonts w:ascii="Times New Roman" w:hAnsi="Times New Roman" w:cs="Times New Roman"/>
                <w:b/>
                <w:sz w:val="20"/>
                <w:szCs w:val="20"/>
              </w:rPr>
              <w:t>3,00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5C2" w:rsidRPr="00355DE9" w:rsidRDefault="00FF25C2" w:rsidP="00B962AF">
            <w:pPr>
              <w:ind w:firstLine="48"/>
              <w:jc w:val="center"/>
              <w:rPr>
                <w:b/>
              </w:rPr>
            </w:pPr>
            <w:r w:rsidRPr="00355DE9">
              <w:rPr>
                <w:rFonts w:ascii="Times New Roman" w:hAnsi="Times New Roman" w:cs="Times New Roman"/>
                <w:b/>
                <w:sz w:val="20"/>
                <w:szCs w:val="20"/>
              </w:rPr>
              <w:t>3,00</w:t>
            </w:r>
          </w:p>
        </w:tc>
      </w:tr>
      <w:tr w:rsidR="00FF25C2" w:rsidRPr="00355DE9" w:rsidTr="00E4150A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</w:rPr>
              <w:t>Реализация мер, направленных на приоритетное развитие ИТ-отрасли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Не требует финансирования</w:t>
            </w:r>
          </w:p>
        </w:tc>
      </w:tr>
      <w:tr w:rsidR="00FF25C2" w:rsidRPr="00355DE9" w:rsidTr="00E4150A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</w:rPr>
              <w:t>Реализация мероприятий по подготовке кадров и обучению в сфере информационно-коммуникационных технологий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B962AF">
            <w:pPr>
              <w:ind w:firstLine="0"/>
              <w:jc w:val="center"/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B962AF">
            <w:pPr>
              <w:ind w:firstLine="0"/>
              <w:jc w:val="center"/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B962AF">
            <w:pPr>
              <w:ind w:firstLine="0"/>
              <w:jc w:val="center"/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5C2" w:rsidRPr="00355DE9" w:rsidRDefault="00FF25C2" w:rsidP="00B962AF">
            <w:pPr>
              <w:ind w:firstLine="0"/>
              <w:jc w:val="center"/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</w:tr>
      <w:tr w:rsidR="00FF25C2" w:rsidRPr="00355DE9" w:rsidTr="00E4150A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</w:rPr>
              <w:t>Развитие отраслевой информатизации в Рузаевском муниципальном районе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Не требует финансирования</w:t>
            </w:r>
          </w:p>
        </w:tc>
      </w:tr>
      <w:tr w:rsidR="00FF25C2" w:rsidRPr="00355DE9" w:rsidTr="00E4150A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Style w:val="a"/>
                <w:rFonts w:ascii="Times New Roman" w:hAnsi="Times New Roman" w:cs="Times New Roman"/>
                <w:bCs/>
                <w:sz w:val="20"/>
                <w:szCs w:val="20"/>
              </w:rPr>
              <w:t xml:space="preserve">Подпрограмма 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Style w:val="a"/>
                <w:rFonts w:ascii="Times New Roman" w:hAnsi="Times New Roman"/>
                <w:bCs/>
              </w:rPr>
              <w:t>Развитие инфраструктуры информационного общества в Рузаевском муниципальном районе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B962AF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243,5    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262,00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B962AF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284,00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311,00</w:t>
            </w:r>
          </w:p>
        </w:tc>
      </w:tr>
      <w:tr w:rsidR="00FF25C2" w:rsidRPr="00355DE9" w:rsidTr="00E4150A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bookmarkStart w:id="0" w:name="_GoBack"/>
            <w:bookmarkEnd w:id="0"/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</w:rPr>
              <w:t>Развитие единой телекоммуникационной сети ОМСУ Рузаевского муниципального района на базе скоростной информационной магистрали органов государственной власти и органов местного самоуправления Республики Мордовия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района, мининформсвязи Республики Мордовия (по согласованию), органы государственной власти Республики Мордовия(по согласованию)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112,00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134,00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161,00</w:t>
            </w:r>
          </w:p>
        </w:tc>
      </w:tr>
      <w:tr w:rsidR="00FF25C2" w:rsidRPr="00355DE9" w:rsidTr="00E4150A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</w:rPr>
              <w:t>Развитие локальных вычислительных сетей ОМСУ (оснащение рабочими станциями, серверами и оргтехникой, системным и прикладным программным обеспечением, средствами автоматизации)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B962AF">
            <w:pPr>
              <w:ind w:firstLine="0"/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B962AF">
            <w:pPr>
              <w:ind w:firstLine="0"/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B962AF">
            <w:pPr>
              <w:ind w:firstLine="0"/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</w:tr>
      <w:tr w:rsidR="00FF25C2" w:rsidRPr="00355DE9" w:rsidTr="00E4150A">
        <w:trPr>
          <w:trHeight w:val="138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Style w:val="a"/>
                <w:rFonts w:ascii="Times New Roman" w:hAnsi="Times New Roman" w:cs="Times New Roman"/>
                <w:bCs/>
                <w:sz w:val="20"/>
                <w:szCs w:val="20"/>
              </w:rPr>
              <w:t xml:space="preserve">Подпрограмма 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Style w:val="a"/>
                <w:rFonts w:ascii="Times New Roman" w:hAnsi="Times New Roman"/>
                <w:bCs/>
              </w:rPr>
              <w:t>Создание условий развития информационного общества на основе применения ИКТ для повышения качества предоставления муниципальных услуг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B962AF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1152,02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1339,5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1407,9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1604,6</w:t>
            </w:r>
          </w:p>
        </w:tc>
      </w:tr>
      <w:tr w:rsidR="00FF25C2" w:rsidRPr="00355DE9" w:rsidTr="00E4150A">
        <w:trPr>
          <w:trHeight w:val="138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</w:rPr>
              <w:t>Развитие системы ведомственного, межведомственного и межуровневого электронного документооборота и автоматизированного делопроизводства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Рузаевксого муниципального района, МКУ "МФЦ"(по согласованию) 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315,82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380,6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333,8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361,5</w:t>
            </w:r>
          </w:p>
        </w:tc>
      </w:tr>
      <w:tr w:rsidR="00FF25C2" w:rsidRPr="00355DE9" w:rsidTr="00E4150A">
        <w:trPr>
          <w:trHeight w:val="1377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Развитие системы обработки обращений и запросов граждан и организаций в органы местного самоуправлений Рузаевкого муниципального района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Рузаевксого муниципального района, МКУ "МФЦ"(по согласованию)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44,6</w:t>
            </w:r>
          </w:p>
        </w:tc>
      </w:tr>
      <w:tr w:rsidR="00FF25C2" w:rsidRPr="00355DE9" w:rsidTr="00E4150A">
        <w:trPr>
          <w:trHeight w:val="391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Развитие АИС «МФЦ» в Рузаевском муниципальном районе и ее интеграция с информационными системами федеральных органов исполнительной власти, исполнительных органов государственной власти Республики Мордовия для повышения эффективности оказания государственных и муниципальных услуг гражданам и организациям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Рузаевксого муниципального района, МКУ "МФЦ"(по согласованию)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690,00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772,00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865,5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969,00</w:t>
            </w:r>
          </w:p>
        </w:tc>
      </w:tr>
      <w:tr w:rsidR="00FF25C2" w:rsidRPr="00355DE9" w:rsidTr="00E4150A">
        <w:trPr>
          <w:trHeight w:val="276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системы </w:t>
            </w:r>
            <w:hyperlink r:id="rId4" w:history="1">
              <w:r w:rsidRPr="00355DE9">
                <w:rPr>
                  <w:rStyle w:val="a0"/>
                  <w:rFonts w:ascii="Times New Roman" w:hAnsi="Times New Roman"/>
                  <w:sz w:val="20"/>
                  <w:szCs w:val="20"/>
                </w:rPr>
                <w:t>Интернет-сайтов</w:t>
              </w:r>
            </w:hyperlink>
            <w:r w:rsidRPr="00355DE9">
              <w:rPr>
                <w:rFonts w:ascii="Times New Roman" w:hAnsi="Times New Roman" w:cs="Times New Roman"/>
                <w:sz w:val="20"/>
                <w:szCs w:val="20"/>
              </w:rPr>
              <w:t xml:space="preserve"> органов местного самоуправления Рузаевского муниципального района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93,00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71,2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79,00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89,00</w:t>
            </w:r>
          </w:p>
        </w:tc>
      </w:tr>
      <w:tr w:rsidR="00FF25C2" w:rsidRPr="00355DE9" w:rsidTr="00E4150A">
        <w:trPr>
          <w:trHeight w:val="2162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</w:rPr>
              <w:t>Перевод государственных услуг по переданным полномочиям и муниципальных услуг в электронный вид</w:t>
            </w: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F25C2" w:rsidRPr="00355DE9" w:rsidRDefault="00FF25C2" w:rsidP="002546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Рузаевксого муниципального района, МКУ "МФЦ"(по согласованию)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112,00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125,5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140,5</w:t>
            </w:r>
          </w:p>
        </w:tc>
      </w:tr>
      <w:tr w:rsidR="00FF25C2" w:rsidRPr="00355DE9" w:rsidTr="00E4150A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Style w:val="a"/>
                <w:rFonts w:ascii="Times New Roman" w:hAnsi="Times New Roman" w:cs="Times New Roman"/>
                <w:bCs/>
                <w:sz w:val="20"/>
                <w:szCs w:val="20"/>
              </w:rPr>
              <w:t xml:space="preserve">Подпрограмма 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Style w:val="a"/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информационной безопасности информационных систем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164,00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157,00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175,00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5C2" w:rsidRPr="00355DE9" w:rsidRDefault="00FF25C2" w:rsidP="00254632">
            <w:pPr>
              <w:pStyle w:val="Heading1"/>
              <w:spacing w:before="0" w:after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390,5</w:t>
            </w:r>
          </w:p>
        </w:tc>
      </w:tr>
      <w:tr w:rsidR="00FF25C2" w:rsidRPr="00355DE9" w:rsidTr="00E4150A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</w:rPr>
            </w:pPr>
            <w:r w:rsidRPr="00355DE9">
              <w:rPr>
                <w:rFonts w:ascii="Times New Roman" w:hAnsi="Times New Roman" w:cs="Times New Roman"/>
              </w:rPr>
              <w:t>Разработка и внедрение нормативно-правовых документов, регламентирующих порядок создания и функционирования системы информационной безопасности в органах местного самоуправления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не требует финансирования</w:t>
            </w:r>
          </w:p>
        </w:tc>
      </w:tr>
      <w:tr w:rsidR="00FF25C2" w:rsidRPr="00355DE9" w:rsidTr="00E4150A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</w:rPr>
            </w:pPr>
            <w:r w:rsidRPr="00355DE9">
              <w:rPr>
                <w:rFonts w:ascii="Times New Roman" w:hAnsi="Times New Roman" w:cs="Times New Roman"/>
              </w:rPr>
              <w:t xml:space="preserve">Инвентаризация, категорирование и классификация существующих информационных систем органов местного самоуправления Рузаевского муниципального района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25C2" w:rsidRPr="00355DE9" w:rsidTr="00E4150A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</w:rPr>
            </w:pPr>
            <w:r w:rsidRPr="00355DE9">
              <w:rPr>
                <w:rFonts w:ascii="Times New Roman" w:hAnsi="Times New Roman" w:cs="Times New Roman"/>
              </w:rPr>
              <w:t>Определение угроз безопасности информации, формирование модели угроз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ind w:firstLine="0"/>
              <w:jc w:val="center"/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ind w:firstLine="8"/>
              <w:jc w:val="center"/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5C2" w:rsidRPr="00355DE9" w:rsidRDefault="00FF25C2" w:rsidP="00254632">
            <w:pPr>
              <w:ind w:firstLine="50"/>
              <w:jc w:val="center"/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</w:tr>
      <w:tr w:rsidR="00FF25C2" w:rsidRPr="00355DE9" w:rsidTr="00E4150A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4.4.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</w:rPr>
            </w:pPr>
            <w:r w:rsidRPr="00355DE9">
              <w:rPr>
                <w:rFonts w:ascii="Times New Roman" w:hAnsi="Times New Roman" w:cs="Times New Roman"/>
              </w:rPr>
              <w:t>Аттестация объектов информатизации на соответствие требованиям по защите информации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ind w:firstLine="0"/>
              <w:jc w:val="left"/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225,00</w:t>
            </w:r>
          </w:p>
        </w:tc>
      </w:tr>
      <w:tr w:rsidR="00FF25C2" w:rsidRPr="00355DE9" w:rsidTr="00E4150A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</w:rPr>
            </w:pPr>
            <w:r w:rsidRPr="00355DE9">
              <w:rPr>
                <w:rFonts w:ascii="Times New Roman" w:hAnsi="Times New Roman" w:cs="Times New Roman"/>
              </w:rPr>
              <w:t>Приобретение средств защиты информации от несанкционированного доступа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ind w:firstLine="34"/>
              <w:jc w:val="left"/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112,00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125,00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140,5</w:t>
            </w:r>
          </w:p>
        </w:tc>
      </w:tr>
      <w:tr w:rsidR="00FF25C2" w:rsidRPr="00355DE9" w:rsidTr="00E4150A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</w:rPr>
            </w:pPr>
            <w:r w:rsidRPr="00355DE9">
              <w:rPr>
                <w:rFonts w:ascii="Times New Roman" w:hAnsi="Times New Roman" w:cs="Times New Roman"/>
              </w:rPr>
              <w:t>Повышение квалификации работников органов местного самоуправления по вопросам защиты информации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ind w:firstLine="34"/>
              <w:jc w:val="left"/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администрация Рузаевского муниципального района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5C2" w:rsidRPr="00355DE9" w:rsidRDefault="00FF25C2" w:rsidP="00254632">
            <w:pPr>
              <w:pStyle w:val="a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DE9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</w:tr>
    </w:tbl>
    <w:p w:rsidR="00FF25C2" w:rsidRPr="00D167EF" w:rsidRDefault="00FF25C2" w:rsidP="000F179E">
      <w:pPr>
        <w:rPr>
          <w:rFonts w:ascii="Times New Roman" w:hAnsi="Times New Roman" w:cs="Times New Roman"/>
          <w:sz w:val="20"/>
          <w:szCs w:val="20"/>
        </w:rPr>
      </w:pPr>
    </w:p>
    <w:p w:rsidR="00FF25C2" w:rsidRPr="000F179E" w:rsidRDefault="00FF25C2" w:rsidP="000F179E"/>
    <w:sectPr w:rsidR="00FF25C2" w:rsidRPr="000F179E" w:rsidSect="00E4150A">
      <w:pgSz w:w="16837" w:h="11905" w:orient="landscape"/>
      <w:pgMar w:top="993" w:right="800" w:bottom="851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179E"/>
    <w:rsid w:val="000E7282"/>
    <w:rsid w:val="000F179E"/>
    <w:rsid w:val="00254632"/>
    <w:rsid w:val="00270DC3"/>
    <w:rsid w:val="002F1BCA"/>
    <w:rsid w:val="00312913"/>
    <w:rsid w:val="00355DE9"/>
    <w:rsid w:val="006963A8"/>
    <w:rsid w:val="006D4F9B"/>
    <w:rsid w:val="00700926"/>
    <w:rsid w:val="00B962AF"/>
    <w:rsid w:val="00D167EF"/>
    <w:rsid w:val="00E4150A"/>
    <w:rsid w:val="00EF2956"/>
    <w:rsid w:val="00F57477"/>
    <w:rsid w:val="00FF2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79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F179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F179E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">
    <w:name w:val="Цветовое выделение"/>
    <w:uiPriority w:val="99"/>
    <w:rsid w:val="000F179E"/>
    <w:rPr>
      <w:b/>
      <w:color w:val="26282F"/>
    </w:rPr>
  </w:style>
  <w:style w:type="character" w:customStyle="1" w:styleId="a0">
    <w:name w:val="Гипертекстовая ссылка"/>
    <w:basedOn w:val="a"/>
    <w:uiPriority w:val="99"/>
    <w:rsid w:val="000F179E"/>
    <w:rPr>
      <w:rFonts w:cs="Times New Roman"/>
      <w:color w:val="106BBE"/>
    </w:rPr>
  </w:style>
  <w:style w:type="paragraph" w:customStyle="1" w:styleId="a1">
    <w:name w:val="Нормальный (таблица)"/>
    <w:basedOn w:val="Normal"/>
    <w:next w:val="Normal"/>
    <w:uiPriority w:val="99"/>
    <w:rsid w:val="000F179E"/>
    <w:pPr>
      <w:ind w:firstLine="0"/>
    </w:pPr>
  </w:style>
  <w:style w:type="paragraph" w:styleId="BalloonText">
    <w:name w:val="Balloon Text"/>
    <w:basedOn w:val="Normal"/>
    <w:link w:val="BalloonTextChar"/>
    <w:uiPriority w:val="99"/>
    <w:semiHidden/>
    <w:rsid w:val="000E72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E728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8816657.3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6</Pages>
  <Words>866</Words>
  <Characters>4938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 Плиско</dc:creator>
  <cp:keywords/>
  <dc:description/>
  <cp:lastModifiedBy>1</cp:lastModifiedBy>
  <cp:revision>7</cp:revision>
  <cp:lastPrinted>2016-03-11T13:26:00Z</cp:lastPrinted>
  <dcterms:created xsi:type="dcterms:W3CDTF">2016-03-03T05:12:00Z</dcterms:created>
  <dcterms:modified xsi:type="dcterms:W3CDTF">2016-03-14T09:48:00Z</dcterms:modified>
</cp:coreProperties>
</file>